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AD3" w:rsidRPr="00E77870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Thomas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JAKSON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Merchant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AD3" w:rsidRDefault="00BE1AD3" w:rsidP="00BE1A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AD3" w:rsidRDefault="00BE1AD3" w:rsidP="00564E3C">
      <w:pPr>
        <w:spacing w:after="0" w:line="240" w:lineRule="auto"/>
      </w:pPr>
      <w:r>
        <w:separator/>
      </w:r>
    </w:p>
  </w:endnote>
  <w:endnote w:type="continuationSeparator" w:id="0">
    <w:p w:rsidR="00BE1AD3" w:rsidRDefault="00BE1AD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1AD3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AD3" w:rsidRDefault="00BE1AD3" w:rsidP="00564E3C">
      <w:pPr>
        <w:spacing w:after="0" w:line="240" w:lineRule="auto"/>
      </w:pPr>
      <w:r>
        <w:separator/>
      </w:r>
    </w:p>
  </w:footnote>
  <w:footnote w:type="continuationSeparator" w:id="0">
    <w:p w:rsidR="00BE1AD3" w:rsidRDefault="00BE1AD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AD3"/>
    <w:rsid w:val="00372DC6"/>
    <w:rsid w:val="00564E3C"/>
    <w:rsid w:val="0064591D"/>
    <w:rsid w:val="00BE1AD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0E23D-39B3-47C4-9F65-780D81A8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2016-02-07T20:32:00Z</dcterms:created>
  <dcterms:modified xsi:type="dcterms:W3CDTF">2016-02-07T20:33:00Z</dcterms:modified>
</cp:coreProperties>
</file>